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59" w:rsidRPr="00DF08A0" w:rsidRDefault="003E0459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3E0459" w:rsidRPr="00DF08A0" w:rsidRDefault="003E0459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3E0459" w:rsidRPr="00DF08A0" w:rsidRDefault="003E0459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3E0459" w:rsidRPr="00201A57" w:rsidTr="00201A57">
        <w:tc>
          <w:tcPr>
            <w:tcW w:w="2957" w:type="dxa"/>
          </w:tcPr>
          <w:p w:rsidR="003E0459" w:rsidRPr="00201A57" w:rsidRDefault="003E0459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3E0459" w:rsidRPr="00201A57" w:rsidRDefault="003E0459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3E0459" w:rsidRPr="00201A57" w:rsidRDefault="003E0459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3E0459" w:rsidRPr="00201A57" w:rsidRDefault="003E0459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3E0459" w:rsidRPr="00201A57" w:rsidRDefault="003E0459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3E0459" w:rsidRPr="00201A57" w:rsidTr="00201A57">
        <w:tc>
          <w:tcPr>
            <w:tcW w:w="2957" w:type="dxa"/>
          </w:tcPr>
          <w:p w:rsidR="003E0459" w:rsidRDefault="003E0459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Алмазова</w:t>
            </w:r>
          </w:p>
          <w:p w:rsidR="003E0459" w:rsidRPr="00201A57" w:rsidRDefault="003E0459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Людмила Егоровна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3E0459" w:rsidRPr="00201A57" w:rsidTr="00201A57">
        <w:tc>
          <w:tcPr>
            <w:tcW w:w="2957" w:type="dxa"/>
          </w:tcPr>
          <w:p w:rsidR="003E0459" w:rsidRPr="00201A57" w:rsidRDefault="003E0459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3E0459" w:rsidRPr="00201A57" w:rsidTr="00201A57">
        <w:tc>
          <w:tcPr>
            <w:tcW w:w="2957" w:type="dxa"/>
          </w:tcPr>
          <w:p w:rsidR="003E0459" w:rsidRPr="00201A57" w:rsidRDefault="003E0459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3E0459" w:rsidRPr="00201A57" w:rsidRDefault="003E0459" w:rsidP="00BB60B4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3E0459" w:rsidRDefault="003E0459"/>
    <w:p w:rsidR="003E0459" w:rsidRPr="00D62552" w:rsidRDefault="003E0459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3E0459" w:rsidRDefault="003E0459"/>
    <w:sectPr w:rsidR="003E0459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3E0459"/>
    <w:rsid w:val="005F345A"/>
    <w:rsid w:val="006D3BE6"/>
    <w:rsid w:val="007A2B90"/>
    <w:rsid w:val="008D4FAF"/>
    <w:rsid w:val="00BB60B4"/>
    <w:rsid w:val="00C278AE"/>
    <w:rsid w:val="00C3053B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1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161</Words>
  <Characters>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2015-05-15T07:26:00Z</dcterms:modified>
</cp:coreProperties>
</file>